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9F5" w:rsidRDefault="002649F5" w:rsidP="00536D70">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EKİM</w:t>
      </w:r>
      <w:r w:rsidRPr="00D478C3">
        <w:rPr>
          <w:rFonts w:ascii="Comic Sans MS" w:hAnsi="Comic Sans MS"/>
          <w:b/>
          <w:sz w:val="20"/>
          <w:szCs w:val="20"/>
        </w:rPr>
        <w:t xml:space="preserve"> AYI EĞİTİM PLANI</w:t>
      </w:r>
    </w:p>
    <w:p w:rsidR="002649F5" w:rsidRDefault="002649F5" w:rsidP="00536D70">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2649F5" w:rsidRPr="00D478C3" w:rsidRDefault="002649F5" w:rsidP="00536D70">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 xml:space="preserve">EKİM </w:t>
      </w:r>
      <w:r w:rsidRPr="00D478C3">
        <w:rPr>
          <w:rFonts w:ascii="Comic Sans MS" w:hAnsi="Comic Sans MS"/>
          <w:sz w:val="20"/>
          <w:szCs w:val="20"/>
        </w:rPr>
        <w:t>/</w:t>
      </w:r>
      <w:r>
        <w:rPr>
          <w:rFonts w:ascii="Comic Sans MS" w:hAnsi="Comic Sans MS"/>
          <w:sz w:val="20"/>
          <w:szCs w:val="20"/>
        </w:rPr>
        <w:t xml:space="preserve"> 2016</w:t>
      </w:r>
    </w:p>
    <w:p w:rsidR="002649F5" w:rsidRPr="00D478C3" w:rsidRDefault="002649F5" w:rsidP="00536D70">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2649F5" w:rsidRDefault="002649F5" w:rsidP="00536D70">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2649F5" w:rsidRDefault="002649F5" w:rsidP="00536D70">
      <w:pPr>
        <w:pStyle w:val="NoSpacing"/>
        <w:rPr>
          <w:rFonts w:ascii="Comic Sans MS" w:hAnsi="Comic Sans MS"/>
          <w:b/>
          <w:sz w:val="20"/>
          <w:szCs w:val="20"/>
        </w:rPr>
      </w:pPr>
    </w:p>
    <w:p w:rsidR="002649F5" w:rsidRPr="00D478C3" w:rsidRDefault="002649F5" w:rsidP="00536D70">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BİLİŞSEL GELİŞİM</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 Nesne/durum/olaya dikkatini verir.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 Nesne/durum/olayla ilgili tahminde bulunur.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Nesne/durum/olayla ilgili tahminini söyler. Tahmini ile ilgili ipuçlarını açıklar. Gerçek durumu inceler. Gerçek durumla tahminini karşılaştırır.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4: Nesneleri sayar.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İleriye/geriye doğru birer birer ritmik sayar. Belirtilen sayı kadar nesneyi gösterir. Saydığı nesnelerin kaç tane olduğunu söyler. Sıra bildiren sayıyı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5: Nesne ya da varlıkları gözlemler.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Nesne/varlığın adını söyler. Nesne/varlığın rengini söyler.  Nesne/varlığın şeklini söyler. Nesne/varlığın büyüklüğünü söyler.  Nesne/varlığın uzunluğunu söyler.  Nesne/varlığın dokusunu söyler. </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6: Nesne ya da varlıkları özelliklerine göre eşleştirir.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Nesne/varlıkları birebir eşleştirir. Nesne/varlıkları rengine göre ayırt eder, eşleştirir. Nesne/varlıkları şekline göre ayırt eder, eşleştirir. Nesne/varlıkları büyüklüğüne göre ayırt eder, eşleştirir. Nesne/varlıkları uzunluğuna göre ayırt eder, eşleştirir.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7: Nesne ya da varlıkları özelliklerine göre gruplar.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Nesne/varlıkları kokusuna göre gruplar. </w:t>
      </w:r>
      <w:r w:rsidRPr="00536D70">
        <w:t xml:space="preserve"> </w:t>
      </w:r>
      <w:r w:rsidRPr="00536D70">
        <w:rPr>
          <w:rFonts w:ascii="Comic Sans MS" w:hAnsi="Comic Sans MS"/>
          <w:sz w:val="20"/>
          <w:szCs w:val="20"/>
        </w:rPr>
        <w:t>Nesne/varlıkları rengine göre gruplar.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8: Nesne ya da varlıkların özelliklerini karşılaştırır.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10. Mekânda konumla ilgili yönergeleri uygular. </w:t>
      </w:r>
    </w:p>
    <w:p w:rsidR="002649F5" w:rsidRPr="008005BE"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Nesnenin mekândaki konumunu söyler. Yönergeye uygun olarak</w:t>
      </w:r>
      <w:r w:rsidRPr="008005BE">
        <w:rPr>
          <w:rFonts w:ascii="Comic Sans MS" w:hAnsi="Comic Sans MS"/>
          <w:sz w:val="20"/>
          <w:szCs w:val="20"/>
        </w:rPr>
        <w:t xml:space="preserve"> nesneyi doğru yere yerleştirir. Mekanda konum alır.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12: Geometrik şekilleri tanır.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Gösterilen geometrik şeklin ismini söyler. Geometrik şekillerin özelliklerini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15: Parça-bütün ilişkisini kavrar.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Bir bütünü parçalara böler. Parçaları birleştirerek bütün elde eder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17. Neden sonuç ilişkisi kurar.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Bir olayın olası nedenlerini söyler. Bir olayın olası sonuçlarını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19: Problem durumlarına çözüm üretir.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Problemi söyler. Probleme çeşitli çözüm yolları önerir. Çözüm yollarından birini seçer. Seçtiği çözüm yolunun gerekçesini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21. Atatürk’ü tanır.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Atatürk’ün hayatı ile ilgili belli başlı olguları söyler. Atatürk’ün kişisel özelliklerini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22. Atatürk’ün Türk toplumu için önemini açıklar. </w:t>
      </w:r>
    </w:p>
    <w:p w:rsidR="002649F5" w:rsidRPr="00A61A0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Atatürk’ün değerli bir insan olduğunu söyler. Atatürk’ün getirdiği</w:t>
      </w:r>
      <w:r w:rsidRPr="00A61A00">
        <w:rPr>
          <w:rFonts w:ascii="Comic Sans MS" w:hAnsi="Comic Sans MS"/>
          <w:sz w:val="20"/>
          <w:szCs w:val="20"/>
        </w:rPr>
        <w:t xml:space="preserve"> yenilikleri söyler. Atatürk’ün getirdiği yeniliklerin önemini söyler.</w:t>
      </w: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63376D">
        <w:rPr>
          <w:rFonts w:ascii="Comic Sans MS" w:hAnsi="Comic Sans MS"/>
          <w:b/>
          <w:sz w:val="20"/>
          <w:szCs w:val="20"/>
        </w:rPr>
        <w:t xml:space="preserve">DİL </w:t>
      </w:r>
      <w:r>
        <w:rPr>
          <w:rFonts w:ascii="Comic Sans MS" w:hAnsi="Comic Sans MS"/>
          <w:b/>
          <w:sz w:val="20"/>
          <w:szCs w:val="20"/>
        </w:rPr>
        <w:t>GELİŞİMI</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 Sesleri ayırt eder.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Sesin geldiği yönü söyler. Sesin kaynağının ne olduğunu söyler. Sesin özelliğini söyler. Sesler arasındaki benzerlik ve farklılıkları söyler.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Verilen sese benzer sesler çıkarır.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 Sesini uygun kullanır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Konuşurken/şarkı söylerken nefesini doğru kullanır. Konuşurken/şarkı söylerken sesinin tonunu ayarlar. Konuşurken/şarkı söylerken sesinin hızını ayarlar.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Söz dizimi kurallarına göre cümle kurar.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Düz cümle kurar. Olumsuz cümle kurar. Soru cümlesi kurar.,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5. Dili iletişim amacıyla kullanır.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w:t>
      </w:r>
      <w:r w:rsidRPr="00536D70">
        <w:t xml:space="preserve"> </w:t>
      </w:r>
      <w:r w:rsidRPr="00536D70">
        <w:rPr>
          <w:rFonts w:ascii="Comic Sans MS" w:hAnsi="Comic Sans MS"/>
          <w:sz w:val="20"/>
          <w:szCs w:val="20"/>
        </w:rPr>
        <w:t xml:space="preserve">Sohbete katılır. Konuşmak için sırasını bekler. Duygu, düşünce ve hayallerini söyler. Konuşma sırasında göz teması kurar. Jest ve mimikleri anlar. Konuşurken jest ve mimiklerini kullanır.  Konuşmayı başlatır. Konuşmayı sürdürür. Konuşmayı sonlandırır. Duygu, düşünce ve hayallerini söyler. </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6: Sözcük dağarcığını geliştirir.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Dinlediklerinde yeni olan sözcükleri fark eder ve sözcüklerin anlamlarını sorar. Yeni öğrendiği sözcükleri anlamlarına uygun olarak kullanır.</w:t>
      </w:r>
      <w:r w:rsidRPr="00536D70">
        <w:rPr>
          <w:rFonts w:ascii="Comic Sans MS" w:hAnsi="Comic Sans MS"/>
          <w:sz w:val="20"/>
          <w:szCs w:val="20"/>
        </w:rPr>
        <w:tab/>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7: Dinledikleri/izlediklerinin anlamını kavrar. </w:t>
      </w:r>
    </w:p>
    <w:p w:rsidR="002649F5" w:rsidRPr="008005BE"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Sözel yönergeleri yerine getirir. Dinledikleri</w:t>
      </w:r>
      <w:r w:rsidRPr="00BD429E">
        <w:rPr>
          <w:rFonts w:ascii="Comic Sans MS" w:hAnsi="Comic Sans MS"/>
          <w:sz w:val="20"/>
          <w:szCs w:val="20"/>
        </w:rPr>
        <w:t>/izlediklerini açıklar.  Dinledikleri/izledikleri hakkında yorum yapar</w:t>
      </w:r>
      <w:r>
        <w:rPr>
          <w:rFonts w:ascii="Comic Sans MS" w:hAnsi="Comic Sans MS"/>
          <w:sz w:val="20"/>
          <w:szCs w:val="20"/>
        </w:rPr>
        <w:t xml:space="preserve">. </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8. Dinlediklerini/izlediklerini çeşitli yollarla ifade eder.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w:t>
      </w:r>
      <w:r w:rsidRPr="00536D70">
        <w:t xml:space="preserve"> </w:t>
      </w:r>
      <w:r w:rsidRPr="00536D70">
        <w:rPr>
          <w:rFonts w:ascii="Comic Sans MS" w:hAnsi="Comic Sans MS"/>
          <w:sz w:val="20"/>
          <w:szCs w:val="20"/>
        </w:rPr>
        <w:t>Dinledikleri/izledikleri ile ilgili sorular sorar. Dinledikleri/izledikleri ile ilgili sorulara cevap verir. Dinlediklerini/izlediklerini başkalarına anlatır. Dinlediklerini/izlediklerini resim, müzik, drama, şiir, öykü gibi çeşitli yollarla sergiler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10: Görsel materyalleri okur.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Görsel materyalleri inceler. Görsel materyalleri açıklar. Görsel materyallerle ilgili sorular sorar. Görsel materyallerle ilgili sorulara cevap verir. Görsel materyalleri kullanarak olay, öykü gibi kompozisyonlar oluşturur. Konuşurken /şarkı söylerken sesinin şiddetini ayarlar.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11: Okuma farkındalığı gösterir.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Okumayı taklit eder.</w:t>
      </w: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PSİKOMOTOR GELİŞİM</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1:Yer değiştirme hareketleri yapar.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 Isınma ve soğuma hareketlerini bir rehber eşliğinde yapar. Yönergeler doğrultusunda yürür, koşar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 Denge hareketleri yapar.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4. Küçük kas kullanımı gerektiren hareketleri yapar.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Kalemi doğru tutar, kalem kontrolü sağlar, çizgileri istenilen nitelikte çizer.</w:t>
      </w:r>
      <w:r w:rsidRPr="00536D70">
        <w:t xml:space="preserve"> </w:t>
      </w:r>
      <w:r w:rsidRPr="00536D70">
        <w:rPr>
          <w:rFonts w:ascii="Comic Sans MS" w:hAnsi="Comic Sans MS"/>
          <w:sz w:val="20"/>
          <w:szCs w:val="20"/>
        </w:rPr>
        <w:t>Nesneleri üst üste dizer. Nesneleri yan yana dizer.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Nesneleri yeni şekiller oluşturacak biçimde bir araya getirir. Malzemeleri değişik şekillerde katlar. Nesneleri toplar. Nesneleri kaptan kaba boşaltır.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Değişik malzemeler kullanarak resim yapar. Malzemeleri keser. Malzemeleri yapıştırır. Nesneleri kopartır/yırtar.</w:t>
      </w:r>
      <w:r>
        <w:rPr>
          <w:rFonts w:ascii="Comic Sans MS" w:hAnsi="Comic Sans MS"/>
          <w:sz w:val="20"/>
          <w:szCs w:val="20"/>
        </w:rPr>
        <w:t xml:space="preserve"> </w:t>
      </w:r>
      <w:r w:rsidRPr="00536D70">
        <w:rPr>
          <w:rFonts w:ascii="Comic Sans MS" w:hAnsi="Comic Sans MS"/>
          <w:sz w:val="20"/>
          <w:szCs w:val="20"/>
        </w:rPr>
        <w:t>Nesneleri yeni şekiller oluşturacak biçimde bir araya getirir. Değişik malzemeler kullanarak resim yapar. Malzemelere elleriyle şekil verir.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5. Müzik ve ritim eşliğinde hareket eder.</w:t>
      </w:r>
    </w:p>
    <w:p w:rsidR="002649F5" w:rsidRPr="00D80F0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Bedenini, nesneleri ve vurmalı çalgıları kullanarak</w:t>
      </w:r>
      <w:r w:rsidRPr="00D80F0B">
        <w:rPr>
          <w:rFonts w:ascii="Comic Sans MS" w:hAnsi="Comic Sans MS"/>
          <w:sz w:val="20"/>
          <w:szCs w:val="20"/>
        </w:rPr>
        <w:t xml:space="preserve"> ritim çalışması yapar. Basit dans adımlarını yapar. Müzik ve ritim eşliğinde dans eder. Müzik ve ritim eşliğinde çeşitli hareketleri ardı ardına yapar</w:t>
      </w:r>
    </w:p>
    <w:p w:rsidR="002649F5" w:rsidRPr="00D80F0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SOSYAL VE DUYGUSAL GELİŞİM</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 Kendisine ait özellikleri tanıtır.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Adını, soyadını, yaşını, fiziksel özelliklerini ve duyuşsal özelliklerini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 Ailesiyle ilgili özellikleri tanıtır.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 xml:space="preserve">Göstergeleri:  </w:t>
      </w:r>
      <w:r w:rsidRPr="0018707B">
        <w:rPr>
          <w:rFonts w:ascii="Comic Sans MS" w:hAnsi="Comic Sans MS"/>
          <w:sz w:val="20"/>
          <w:szCs w:val="20"/>
        </w:rPr>
        <w:t>Anne/babasının adını, soyadını, mesleğini vb.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Kendini yaratıcı yollarla ifade eder.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Özgün özellikler taşıyan ürünler oluşturur.</w:t>
      </w:r>
      <w:r w:rsidRPr="00536D70">
        <w:t xml:space="preserve"> </w:t>
      </w:r>
      <w:r w:rsidRPr="00536D70">
        <w:rPr>
          <w:rFonts w:ascii="Comic Sans MS" w:hAnsi="Comic Sans MS"/>
          <w:sz w:val="20"/>
          <w:szCs w:val="20"/>
        </w:rPr>
        <w:t>Duygu, düşünce ve hayallerini özgün yollarla ifade eder. Nesneleri alışılmışın dışında kullanır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4: Bir olay ya da durumla ilgili olarak başkalarının duygularını açıklar.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Başkalarının duygularının nedenlerini söyler. Başkalarının duygularının sonuçlarını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7: Bir işi ya da görevi başarmak için kendini güdüler.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Yetişkin yönlendirmesi olmadan bir işe başlar. Başladığı işi zamanında bitirmek için çaba gösterir.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9: Farklı kültürel özellikleri açıklar.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10: Sorumluluklarını yerine getirir.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Sorumluluk almaya istekli olduğunu gösterir. Üstlendiği sorumluluğu yerine getirir. Sorumluluklar yerine getirilmediğinde olası sonuçları söyler.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12: Değişik ortamlardaki kurallara uyar.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Değişik ortamlardaki kuralların belirlenmesinde düşüncesini söyler. Kuralların gerekli olduğunu söyler. İstekleri ile kurallar çeliştiğinde kurallara uygun davranır. Nezaket kurallarına uyar.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15: Kendine güvenir.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Grup önünde kendini ifade eder. Gerektiği durumlarda farklı görüşlerini söyler. Gerektiğinde liderliği üstlenir.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16: Toplumsal yaşamda bireylerin farklı rol ve görevleri olduğunu açıklar. </w:t>
      </w:r>
    </w:p>
    <w:p w:rsidR="002649F5" w:rsidRPr="00994DE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Toplumda farklı rol ve görevlere sahip kişiler</w:t>
      </w:r>
      <w:r w:rsidRPr="00994DE5">
        <w:rPr>
          <w:rFonts w:ascii="Comic Sans MS" w:hAnsi="Comic Sans MS"/>
          <w:sz w:val="20"/>
          <w:szCs w:val="20"/>
        </w:rPr>
        <w:t xml:space="preserve"> olduğunu söyler. Aynı kişinin farklı rol ve görevleri olduğunu söyler.</w:t>
      </w: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ÖZ</w:t>
      </w:r>
      <w:r w:rsidRPr="001719B7">
        <w:rPr>
          <w:rFonts w:ascii="Comic Sans MS" w:hAnsi="Comic Sans MS"/>
          <w:b/>
          <w:sz w:val="20"/>
          <w:szCs w:val="20"/>
        </w:rPr>
        <w:t>BAKIM BECERİLERİ</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 Bedeniyle ilgili temizlik kurallarını uygular.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Elini/yüzünü yıkar.</w:t>
      </w:r>
    </w:p>
    <w:p w:rsidR="002649F5" w:rsidRPr="0018707B"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Yaşam alanlarında gerekli düzenlemeler yapar.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Ev/okuldaki eşyaları toplar. Ev/okuldaki eşyaları yerleştirir. Ev/okuldaki eşyaları temiz ve özenle kullanır. </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Yaşam alanlarında gerekli düzenlemeler yapar. Göstergeleri: Ev ve okuldaki eşyaları temiz ve özenle kullanır, toplar, katlar, asar, yerleştirir.</w:t>
      </w:r>
    </w:p>
    <w:p w:rsidR="002649F5" w:rsidRPr="00536D70"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bookmarkStart w:id="0" w:name="_GoBack"/>
      <w:bookmarkEnd w:id="0"/>
    </w:p>
    <w:p w:rsidR="002649F5" w:rsidRDefault="002649F5"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649F5" w:rsidRPr="0044246D"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Az – çok</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Cinsiyet (kız-erkek)</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Mevsimler (sonbahar)</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Uzak-yakın</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2 rakamı</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 (sarı)</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Eksik-tam</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İçinde-dışında                                </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Dünya Çocuk Günü   </w:t>
      </w:r>
      <w:r>
        <w:rPr>
          <w:rFonts w:ascii="Comic Sans MS" w:hAnsi="Comic Sans MS"/>
          <w:sz w:val="20"/>
          <w:szCs w:val="20"/>
        </w:rPr>
        <w:t xml:space="preserve">            </w:t>
      </w:r>
      <w:r w:rsidRPr="00536D70">
        <w:rPr>
          <w:rFonts w:ascii="Comic Sans MS" w:hAnsi="Comic Sans MS"/>
          <w:sz w:val="20"/>
          <w:szCs w:val="20"/>
        </w:rPr>
        <w:t xml:space="preserve"> (1 Ekim)</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Hayvanları Koruma Günü       (4 Ekim)</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Cumhuriyet Bayramı </w:t>
      </w:r>
      <w:r>
        <w:rPr>
          <w:rFonts w:ascii="Comic Sans MS" w:hAnsi="Comic Sans MS"/>
          <w:sz w:val="20"/>
          <w:szCs w:val="20"/>
        </w:rPr>
        <w:t xml:space="preserve">           </w:t>
      </w:r>
      <w:r w:rsidRPr="00536D70">
        <w:rPr>
          <w:rFonts w:ascii="Comic Sans MS" w:hAnsi="Comic Sans MS"/>
          <w:sz w:val="20"/>
          <w:szCs w:val="20"/>
        </w:rPr>
        <w:t>(29 Ekim)</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Kızılay Haftası </w:t>
      </w:r>
      <w:r>
        <w:rPr>
          <w:rFonts w:ascii="Comic Sans MS" w:hAnsi="Comic Sans MS"/>
          <w:sz w:val="20"/>
          <w:szCs w:val="20"/>
        </w:rPr>
        <w:t xml:space="preserve">                   </w:t>
      </w:r>
      <w:r w:rsidRPr="00536D70">
        <w:rPr>
          <w:rFonts w:ascii="Comic Sans MS" w:hAnsi="Comic Sans MS"/>
          <w:sz w:val="20"/>
          <w:szCs w:val="20"/>
        </w:rPr>
        <w:t>(29 Ekim- 4 Kasım)</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2649F5" w:rsidRPr="0044246D"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Çocuğunuza sokak hayvanlarına ne gibi yardım yapabileceğinizi sorunuz.</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Çocuğunuzdan evdeki 1 tane ve 2 tane olan  nesneleri göstermesini isteyiniz.</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çocuğunuzdan  bugün neler öğrendiğini anlatmasını isteyiniz.</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Bayramlaşmanın nasıl yapıldığı konusunda konuşunuz..</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çocuğunuza büyük-küçük olan nesneleri sorunuz.</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Cumhuriyet Bayramı ile ilgili sohbet ediniz</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Düzenli-dağınık kavramlarını evde de pekiştiriniz. Odasını düzenli tutma davranışını kazanmasına yardımcı olunuz.</w:t>
      </w:r>
    </w:p>
    <w:p w:rsidR="002649F5" w:rsidRPr="00536D70"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Birlikte az-çok kavramlarına uygun örnekler bulunuz</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649F5" w:rsidRDefault="002649F5" w:rsidP="00536D70">
      <w:pPr>
        <w:pStyle w:val="NoSpacing"/>
        <w:rPr>
          <w:rFonts w:ascii="Comic Sans MS" w:hAnsi="Comic Sans MS"/>
          <w:sz w:val="20"/>
          <w:szCs w:val="20"/>
        </w:rPr>
      </w:pPr>
    </w:p>
    <w:p w:rsidR="002649F5" w:rsidRPr="00D478C3" w:rsidRDefault="002649F5" w:rsidP="00536D70">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2649F5"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9F5" w:rsidRDefault="002649F5" w:rsidP="00806A98">
      <w:pPr>
        <w:spacing w:after="0" w:line="240" w:lineRule="auto"/>
      </w:pPr>
      <w:r>
        <w:separator/>
      </w:r>
    </w:p>
  </w:endnote>
  <w:endnote w:type="continuationSeparator" w:id="0">
    <w:p w:rsidR="002649F5" w:rsidRDefault="002649F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9F5" w:rsidRDefault="002649F5">
    <w:pPr>
      <w:pStyle w:val="Footer"/>
    </w:pPr>
  </w:p>
  <w:p w:rsidR="002649F5" w:rsidRDefault="002649F5">
    <w:pPr>
      <w:pStyle w:val="Footer"/>
    </w:pPr>
  </w:p>
  <w:p w:rsidR="002649F5" w:rsidRDefault="002649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9F5" w:rsidRDefault="002649F5" w:rsidP="00806A98">
      <w:pPr>
        <w:spacing w:after="0" w:line="240" w:lineRule="auto"/>
      </w:pPr>
      <w:r>
        <w:separator/>
      </w:r>
    </w:p>
  </w:footnote>
  <w:footnote w:type="continuationSeparator" w:id="0">
    <w:p w:rsidR="002649F5" w:rsidRDefault="002649F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787C"/>
    <w:rsid w:val="00165788"/>
    <w:rsid w:val="001719B7"/>
    <w:rsid w:val="0018560E"/>
    <w:rsid w:val="0018707B"/>
    <w:rsid w:val="001972D6"/>
    <w:rsid w:val="001A45E0"/>
    <w:rsid w:val="001B09CB"/>
    <w:rsid w:val="001D0122"/>
    <w:rsid w:val="001F341C"/>
    <w:rsid w:val="001F4B0C"/>
    <w:rsid w:val="002134AD"/>
    <w:rsid w:val="00216154"/>
    <w:rsid w:val="002201E3"/>
    <w:rsid w:val="002649F5"/>
    <w:rsid w:val="002A1BCC"/>
    <w:rsid w:val="002B5687"/>
    <w:rsid w:val="002C40DB"/>
    <w:rsid w:val="002D2E83"/>
    <w:rsid w:val="002D4744"/>
    <w:rsid w:val="00307399"/>
    <w:rsid w:val="0030759F"/>
    <w:rsid w:val="003A2AC5"/>
    <w:rsid w:val="003C0F4A"/>
    <w:rsid w:val="003C2D3A"/>
    <w:rsid w:val="003D4A1F"/>
    <w:rsid w:val="003E254C"/>
    <w:rsid w:val="00411C7A"/>
    <w:rsid w:val="00430623"/>
    <w:rsid w:val="00436F22"/>
    <w:rsid w:val="0044246D"/>
    <w:rsid w:val="00445C4B"/>
    <w:rsid w:val="00446ED2"/>
    <w:rsid w:val="00455396"/>
    <w:rsid w:val="0049415E"/>
    <w:rsid w:val="00497BC7"/>
    <w:rsid w:val="004C5BC8"/>
    <w:rsid w:val="004D71CA"/>
    <w:rsid w:val="004E21F3"/>
    <w:rsid w:val="004E2C35"/>
    <w:rsid w:val="004F21E0"/>
    <w:rsid w:val="004F353B"/>
    <w:rsid w:val="00504F68"/>
    <w:rsid w:val="00521BB8"/>
    <w:rsid w:val="00527203"/>
    <w:rsid w:val="00536D70"/>
    <w:rsid w:val="00547F03"/>
    <w:rsid w:val="00577EBE"/>
    <w:rsid w:val="0059067C"/>
    <w:rsid w:val="005B492E"/>
    <w:rsid w:val="005C3EC7"/>
    <w:rsid w:val="005C5442"/>
    <w:rsid w:val="005D35FA"/>
    <w:rsid w:val="00606435"/>
    <w:rsid w:val="0063376D"/>
    <w:rsid w:val="0064489B"/>
    <w:rsid w:val="006836CC"/>
    <w:rsid w:val="006A6B3E"/>
    <w:rsid w:val="006D28C4"/>
    <w:rsid w:val="006D6401"/>
    <w:rsid w:val="00764F63"/>
    <w:rsid w:val="0076599A"/>
    <w:rsid w:val="007706DB"/>
    <w:rsid w:val="00794DDE"/>
    <w:rsid w:val="007F301B"/>
    <w:rsid w:val="008005BE"/>
    <w:rsid w:val="00801C8B"/>
    <w:rsid w:val="00806A98"/>
    <w:rsid w:val="0085733F"/>
    <w:rsid w:val="008637FB"/>
    <w:rsid w:val="00890E89"/>
    <w:rsid w:val="008978B2"/>
    <w:rsid w:val="008B7296"/>
    <w:rsid w:val="008E20FE"/>
    <w:rsid w:val="009005B4"/>
    <w:rsid w:val="009319CC"/>
    <w:rsid w:val="009367C8"/>
    <w:rsid w:val="00942E94"/>
    <w:rsid w:val="00953F4E"/>
    <w:rsid w:val="00954DBC"/>
    <w:rsid w:val="00994DE5"/>
    <w:rsid w:val="009A20AC"/>
    <w:rsid w:val="009A586A"/>
    <w:rsid w:val="00A0112F"/>
    <w:rsid w:val="00A10CBE"/>
    <w:rsid w:val="00A137A6"/>
    <w:rsid w:val="00A16277"/>
    <w:rsid w:val="00A61A00"/>
    <w:rsid w:val="00A62724"/>
    <w:rsid w:val="00A74474"/>
    <w:rsid w:val="00A85CB0"/>
    <w:rsid w:val="00A93841"/>
    <w:rsid w:val="00AD00DF"/>
    <w:rsid w:val="00AE611F"/>
    <w:rsid w:val="00B131D1"/>
    <w:rsid w:val="00B64698"/>
    <w:rsid w:val="00BA482B"/>
    <w:rsid w:val="00BB3A48"/>
    <w:rsid w:val="00BC6104"/>
    <w:rsid w:val="00BD429E"/>
    <w:rsid w:val="00BE067A"/>
    <w:rsid w:val="00BE41A2"/>
    <w:rsid w:val="00C110B3"/>
    <w:rsid w:val="00C3789F"/>
    <w:rsid w:val="00C644FA"/>
    <w:rsid w:val="00C66B23"/>
    <w:rsid w:val="00C903B4"/>
    <w:rsid w:val="00CA20A7"/>
    <w:rsid w:val="00CE6E6F"/>
    <w:rsid w:val="00D01E43"/>
    <w:rsid w:val="00D478C3"/>
    <w:rsid w:val="00D75021"/>
    <w:rsid w:val="00D80F0B"/>
    <w:rsid w:val="00D94A26"/>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33FE2"/>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E8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96596039">
      <w:marLeft w:val="0"/>
      <w:marRight w:val="0"/>
      <w:marTop w:val="0"/>
      <w:marBottom w:val="0"/>
      <w:divBdr>
        <w:top w:val="none" w:sz="0" w:space="0" w:color="auto"/>
        <w:left w:val="none" w:sz="0" w:space="0" w:color="auto"/>
        <w:bottom w:val="none" w:sz="0" w:space="0" w:color="auto"/>
        <w:right w:val="none" w:sz="0" w:space="0" w:color="auto"/>
      </w:divBdr>
    </w:div>
    <w:div w:id="596596040">
      <w:marLeft w:val="0"/>
      <w:marRight w:val="0"/>
      <w:marTop w:val="0"/>
      <w:marBottom w:val="0"/>
      <w:divBdr>
        <w:top w:val="none" w:sz="0" w:space="0" w:color="auto"/>
        <w:left w:val="none" w:sz="0" w:space="0" w:color="auto"/>
        <w:bottom w:val="none" w:sz="0" w:space="0" w:color="auto"/>
        <w:right w:val="none" w:sz="0" w:space="0" w:color="auto"/>
      </w:divBdr>
    </w:div>
    <w:div w:id="596596041">
      <w:marLeft w:val="0"/>
      <w:marRight w:val="0"/>
      <w:marTop w:val="0"/>
      <w:marBottom w:val="0"/>
      <w:divBdr>
        <w:top w:val="none" w:sz="0" w:space="0" w:color="auto"/>
        <w:left w:val="none" w:sz="0" w:space="0" w:color="auto"/>
        <w:bottom w:val="none" w:sz="0" w:space="0" w:color="auto"/>
        <w:right w:val="none" w:sz="0" w:space="0" w:color="auto"/>
      </w:divBdr>
    </w:div>
    <w:div w:id="5965960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6</Pages>
  <Words>1530</Words>
  <Characters>8724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2015-07-28T17:35:00Z</dcterms:created>
  <dcterms:modified xsi:type="dcterms:W3CDTF">2016-08-28T21:38:00Z</dcterms:modified>
</cp:coreProperties>
</file>